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B4F32" w14:textId="77777777" w:rsidR="00D96595" w:rsidRDefault="00D96595" w:rsidP="00D965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KYNSTON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fl.1485-6)</w:t>
      </w:r>
    </w:p>
    <w:p w14:paraId="364A06CF" w14:textId="77777777" w:rsidR="00D96595" w:rsidRDefault="00D96595" w:rsidP="00D965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 xml:space="preserve"> the Virgin, Bunny with </w:t>
      </w:r>
      <w:proofErr w:type="spellStart"/>
      <w:r>
        <w:rPr>
          <w:rFonts w:cs="Times New Roman"/>
          <w:szCs w:val="24"/>
        </w:rPr>
        <w:t>Bradmore</w:t>
      </w:r>
      <w:proofErr w:type="spellEnd"/>
      <w:r>
        <w:rPr>
          <w:rFonts w:cs="Times New Roman"/>
          <w:szCs w:val="24"/>
        </w:rPr>
        <w:t>, Nottinghamshire.</w:t>
      </w:r>
    </w:p>
    <w:p w14:paraId="50F3FE47" w14:textId="77777777" w:rsidR="00D96595" w:rsidRDefault="00D96595" w:rsidP="00D96595">
      <w:pPr>
        <w:pStyle w:val="NoSpacing"/>
        <w:rPr>
          <w:rFonts w:cs="Times New Roman"/>
          <w:szCs w:val="24"/>
        </w:rPr>
      </w:pPr>
    </w:p>
    <w:p w14:paraId="3B6EC3C8" w14:textId="77777777" w:rsidR="00D96595" w:rsidRDefault="00D96595" w:rsidP="00D96595">
      <w:pPr>
        <w:pStyle w:val="NoSpacing"/>
        <w:rPr>
          <w:rFonts w:cs="Times New Roman"/>
          <w:szCs w:val="24"/>
        </w:rPr>
      </w:pPr>
    </w:p>
    <w:p w14:paraId="2359AF44" w14:textId="77777777" w:rsidR="00D96595" w:rsidRDefault="00D96595" w:rsidP="00D965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He became the Vicar.</w:t>
      </w:r>
    </w:p>
    <w:p w14:paraId="42A594DA" w14:textId="77777777" w:rsidR="00D96595" w:rsidRDefault="00D96595" w:rsidP="00D965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board in the church)</w:t>
      </w:r>
    </w:p>
    <w:p w14:paraId="654C3E2B" w14:textId="77777777" w:rsidR="00D96595" w:rsidRDefault="00D96595" w:rsidP="00D96595">
      <w:pPr>
        <w:pStyle w:val="NoSpacing"/>
        <w:rPr>
          <w:rFonts w:cs="Times New Roman"/>
          <w:szCs w:val="24"/>
        </w:rPr>
      </w:pPr>
    </w:p>
    <w:p w14:paraId="38F9E2B2" w14:textId="77777777" w:rsidR="00D96595" w:rsidRDefault="00D96595" w:rsidP="00D96595">
      <w:pPr>
        <w:pStyle w:val="NoSpacing"/>
        <w:rPr>
          <w:rFonts w:cs="Times New Roman"/>
          <w:szCs w:val="24"/>
        </w:rPr>
      </w:pPr>
    </w:p>
    <w:p w14:paraId="657A8FCB" w14:textId="77777777" w:rsidR="00D96595" w:rsidRDefault="00D96595" w:rsidP="00D965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December 2024</w:t>
      </w:r>
    </w:p>
    <w:p w14:paraId="0D7414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AFE1A" w14:textId="77777777" w:rsidR="00D96595" w:rsidRDefault="00D96595" w:rsidP="009139A6">
      <w:r>
        <w:separator/>
      </w:r>
    </w:p>
  </w:endnote>
  <w:endnote w:type="continuationSeparator" w:id="0">
    <w:p w14:paraId="141816C2" w14:textId="77777777" w:rsidR="00D96595" w:rsidRDefault="00D965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06B1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E47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5B3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E9471" w14:textId="77777777" w:rsidR="00D96595" w:rsidRDefault="00D96595" w:rsidP="009139A6">
      <w:r>
        <w:separator/>
      </w:r>
    </w:p>
  </w:footnote>
  <w:footnote w:type="continuationSeparator" w:id="0">
    <w:p w14:paraId="45D6ACFD" w14:textId="77777777" w:rsidR="00D96595" w:rsidRDefault="00D965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E36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076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CBB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595"/>
    <w:rsid w:val="000666E0"/>
    <w:rsid w:val="002510B7"/>
    <w:rsid w:val="00270799"/>
    <w:rsid w:val="00464D0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9659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A0FCE"/>
  <w15:chartTrackingRefBased/>
  <w15:docId w15:val="{4602826D-E33E-4FBB-BC64-2F0489AD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2024-12-31T20:42:00Z</dcterms:created>
  <dcterms:modified xsi:type="dcterms:W3CDTF">2024-12-31T20:43:00Z</dcterms:modified>
</cp:coreProperties>
</file>